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C95" w:rsidRDefault="00DA3C95">
      <w:pPr>
        <w:jc w:val="center"/>
        <w:rPr>
          <w:noProof/>
        </w:rPr>
      </w:pPr>
    </w:p>
    <w:p w:rsidR="00BB3651" w:rsidRDefault="00BB3651">
      <w:pPr>
        <w:jc w:val="center"/>
        <w:rPr>
          <w:noProof/>
        </w:rPr>
      </w:pPr>
    </w:p>
    <w:p w:rsidR="00BB3651" w:rsidRDefault="00BB3651">
      <w:pPr>
        <w:jc w:val="center"/>
        <w:rPr>
          <w:noProof/>
        </w:rPr>
      </w:pPr>
    </w:p>
    <w:p w:rsidR="00BB3651" w:rsidRDefault="00BB3651">
      <w:pPr>
        <w:jc w:val="center"/>
      </w:pPr>
    </w:p>
    <w:p w:rsidR="00DA3C95" w:rsidRDefault="00DA3C95"/>
    <w:p w:rsidR="009C4529" w:rsidRPr="009C4529" w:rsidRDefault="009C4529">
      <w:pPr>
        <w:jc w:val="center"/>
        <w:rPr>
          <w:b/>
          <w:spacing w:val="12"/>
          <w:sz w:val="36"/>
          <w:szCs w:val="36"/>
        </w:rPr>
      </w:pPr>
      <w:r w:rsidRPr="009C4529">
        <w:rPr>
          <w:b/>
          <w:spacing w:val="12"/>
          <w:sz w:val="36"/>
          <w:szCs w:val="36"/>
        </w:rPr>
        <w:t>АДМИНИСТРАЦИЯ ГОРОДА БАТАЙСКА</w:t>
      </w:r>
    </w:p>
    <w:p w:rsidR="00DA3C95" w:rsidRDefault="00DA3C95">
      <w:pPr>
        <w:jc w:val="center"/>
        <w:rPr>
          <w:sz w:val="24"/>
        </w:rPr>
      </w:pPr>
    </w:p>
    <w:p w:rsidR="00DA3C95" w:rsidRPr="009C4529" w:rsidRDefault="00DA3C95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9C4529">
        <w:rPr>
          <w:b/>
          <w:spacing w:val="20"/>
          <w:sz w:val="28"/>
          <w:szCs w:val="28"/>
        </w:rPr>
        <w:t>ПОСТАНОВЛЕНИЕ</w:t>
      </w:r>
    </w:p>
    <w:p w:rsidR="00DA3C95" w:rsidRDefault="00DA3C95">
      <w:pPr>
        <w:jc w:val="center"/>
        <w:rPr>
          <w:b/>
          <w:sz w:val="50"/>
        </w:rPr>
      </w:pPr>
    </w:p>
    <w:p w:rsidR="00DA3C95" w:rsidRDefault="00FB08AA">
      <w:pPr>
        <w:jc w:val="center"/>
      </w:pPr>
      <w:r>
        <w:t>03.11.2010 г.</w:t>
      </w:r>
      <w:r w:rsidR="00DA3C95">
        <w:tab/>
      </w:r>
      <w:r w:rsidR="00DA3C95">
        <w:tab/>
        <w:t xml:space="preserve"> № </w:t>
      </w:r>
      <w:r>
        <w:t>2297</w:t>
      </w:r>
      <w:r w:rsidR="00DA3C95">
        <w:tab/>
      </w:r>
      <w:r w:rsidR="00DA3C95">
        <w:tab/>
      </w:r>
      <w:r w:rsidR="00DA3C95">
        <w:tab/>
        <w:t>г. Батайск</w:t>
      </w:r>
    </w:p>
    <w:p w:rsidR="004C2EF2" w:rsidRDefault="004C2EF2" w:rsidP="004C2EF2">
      <w:pPr>
        <w:pStyle w:val="a5"/>
        <w:spacing w:before="0" w:after="0"/>
        <w:ind w:right="6237"/>
      </w:pPr>
    </w:p>
    <w:p w:rsidR="004A2A41" w:rsidRDefault="004C2EF2" w:rsidP="004C2EF2">
      <w:pPr>
        <w:pStyle w:val="a5"/>
        <w:spacing w:before="0" w:after="0"/>
        <w:ind w:right="6237"/>
      </w:pPr>
      <w:r>
        <w:t xml:space="preserve"> </w:t>
      </w:r>
    </w:p>
    <w:p w:rsidR="00761BCD" w:rsidRDefault="00761BCD" w:rsidP="00761BCD">
      <w:pPr>
        <w:pStyle w:val="a5"/>
        <w:spacing w:before="0" w:after="0"/>
        <w:ind w:right="5527"/>
        <w:jc w:val="left"/>
      </w:pPr>
    </w:p>
    <w:p w:rsidR="00761BCD" w:rsidRDefault="00761BCD" w:rsidP="00761BCD">
      <w:pPr>
        <w:pStyle w:val="a5"/>
        <w:spacing w:before="0" w:after="0"/>
        <w:ind w:right="5527"/>
        <w:jc w:val="left"/>
      </w:pPr>
    </w:p>
    <w:p w:rsidR="00210536" w:rsidRDefault="00761BCD" w:rsidP="00761BCD">
      <w:pPr>
        <w:pStyle w:val="a5"/>
        <w:spacing w:before="0" w:after="0"/>
        <w:ind w:right="5527"/>
        <w:jc w:val="left"/>
      </w:pPr>
      <w:r>
        <w:t xml:space="preserve">Об   утверждении   </w:t>
      </w:r>
      <w:r w:rsidR="002C57ED">
        <w:t>Муниципальной долгосрочной</w:t>
      </w:r>
      <w:r>
        <w:t xml:space="preserve">  </w:t>
      </w:r>
      <w:r w:rsidR="002C57ED">
        <w:t>целевой</w:t>
      </w:r>
      <w:r>
        <w:t xml:space="preserve">  </w:t>
      </w:r>
      <w:r w:rsidR="002C57ED">
        <w:t xml:space="preserve"> </w:t>
      </w:r>
      <w:r w:rsidR="004C2EF2">
        <w:t xml:space="preserve">программы </w:t>
      </w:r>
      <w:r w:rsidR="00210536">
        <w:t xml:space="preserve"> </w:t>
      </w:r>
      <w:r w:rsidR="00852DA1">
        <w:t>«</w:t>
      </w:r>
      <w:r w:rsidR="00210536">
        <w:t>Комплексное</w:t>
      </w:r>
      <w:r>
        <w:t xml:space="preserve">       </w:t>
      </w:r>
      <w:r w:rsidR="002C57ED">
        <w:t xml:space="preserve"> </w:t>
      </w:r>
      <w:r w:rsidR="00210536">
        <w:t>благоустройство      города</w:t>
      </w:r>
      <w:r w:rsidR="00792AE2">
        <w:t xml:space="preserve"> </w:t>
      </w:r>
      <w:r w:rsidR="00210536">
        <w:t>Батайска на 2011-2013 год</w:t>
      </w:r>
      <w:r w:rsidR="00792AE2">
        <w:t>ы</w:t>
      </w:r>
      <w:r w:rsidR="00210536">
        <w:t>»</w:t>
      </w:r>
    </w:p>
    <w:p w:rsidR="00DA3C95" w:rsidRDefault="00DA3C95">
      <w:pPr>
        <w:ind w:right="-24" w:firstLine="567"/>
        <w:jc w:val="both"/>
        <w:rPr>
          <w:sz w:val="24"/>
        </w:rPr>
      </w:pPr>
    </w:p>
    <w:p w:rsidR="004A2A41" w:rsidRDefault="004C2EF2" w:rsidP="004C2EF2">
      <w:pPr>
        <w:ind w:right="-24"/>
        <w:jc w:val="both"/>
        <w:rPr>
          <w:sz w:val="24"/>
        </w:rPr>
      </w:pPr>
      <w:r>
        <w:rPr>
          <w:sz w:val="24"/>
        </w:rPr>
        <w:tab/>
      </w:r>
    </w:p>
    <w:p w:rsidR="004A2A41" w:rsidRDefault="004A2A41" w:rsidP="004C2EF2">
      <w:pPr>
        <w:ind w:right="-24"/>
        <w:jc w:val="both"/>
        <w:rPr>
          <w:sz w:val="24"/>
        </w:rPr>
      </w:pPr>
    </w:p>
    <w:p w:rsidR="00761BCD" w:rsidRDefault="004A2A41" w:rsidP="004C2EF2">
      <w:pPr>
        <w:ind w:right="-24"/>
        <w:jc w:val="both"/>
        <w:rPr>
          <w:sz w:val="24"/>
        </w:rPr>
      </w:pPr>
      <w:r>
        <w:rPr>
          <w:sz w:val="24"/>
        </w:rPr>
        <w:tab/>
      </w:r>
    </w:p>
    <w:p w:rsidR="004C2EF2" w:rsidRDefault="004C2EF2" w:rsidP="004C2EF2">
      <w:pPr>
        <w:ind w:right="-24"/>
        <w:jc w:val="both"/>
        <w:rPr>
          <w:sz w:val="24"/>
        </w:rPr>
      </w:pPr>
      <w:r>
        <w:rPr>
          <w:sz w:val="24"/>
        </w:rPr>
        <w:t xml:space="preserve">В целях </w:t>
      </w:r>
      <w:r w:rsidR="00BC5A41">
        <w:rPr>
          <w:sz w:val="24"/>
        </w:rPr>
        <w:t xml:space="preserve">планируемого </w:t>
      </w:r>
      <w:r w:rsidR="00852DA1">
        <w:rPr>
          <w:sz w:val="24"/>
        </w:rPr>
        <w:t>улучшения благоустройства</w:t>
      </w:r>
      <w:r>
        <w:rPr>
          <w:sz w:val="24"/>
        </w:rPr>
        <w:t xml:space="preserve"> города Батайска.</w:t>
      </w:r>
    </w:p>
    <w:p w:rsidR="004C2EF2" w:rsidRDefault="004C2EF2" w:rsidP="004C2EF2">
      <w:pPr>
        <w:ind w:right="-24"/>
        <w:jc w:val="both"/>
        <w:rPr>
          <w:sz w:val="24"/>
        </w:rPr>
      </w:pPr>
    </w:p>
    <w:p w:rsidR="00DA3C95" w:rsidRDefault="004A2A41">
      <w:pPr>
        <w:tabs>
          <w:tab w:val="left" w:pos="2410"/>
        </w:tabs>
        <w:spacing w:before="120"/>
        <w:ind w:right="-23"/>
        <w:jc w:val="both"/>
        <w:rPr>
          <w:b/>
          <w:sz w:val="24"/>
        </w:rPr>
      </w:pPr>
      <w:r>
        <w:rPr>
          <w:b/>
          <w:sz w:val="24"/>
        </w:rPr>
        <w:t>ПОСТАНОВЛЯЮ</w:t>
      </w:r>
      <w:r w:rsidR="00DA3C95">
        <w:rPr>
          <w:b/>
          <w:sz w:val="24"/>
        </w:rPr>
        <w:t>:</w:t>
      </w:r>
    </w:p>
    <w:p w:rsidR="004C2EF2" w:rsidRDefault="004C2EF2">
      <w:pPr>
        <w:tabs>
          <w:tab w:val="left" w:pos="2410"/>
        </w:tabs>
        <w:spacing w:before="120"/>
        <w:ind w:right="-23"/>
        <w:jc w:val="both"/>
      </w:pPr>
    </w:p>
    <w:p w:rsidR="00DA3C95" w:rsidRDefault="004C2EF2" w:rsidP="00761BCD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jc w:val="both"/>
        <w:rPr>
          <w:sz w:val="24"/>
        </w:rPr>
      </w:pPr>
      <w:r>
        <w:rPr>
          <w:sz w:val="24"/>
        </w:rPr>
        <w:t xml:space="preserve">Утвердить </w:t>
      </w:r>
      <w:r w:rsidR="002C57ED">
        <w:rPr>
          <w:sz w:val="24"/>
        </w:rPr>
        <w:t>Муниципальную долгосрочную целевую</w:t>
      </w:r>
      <w:r w:rsidR="00BC5A41">
        <w:rPr>
          <w:sz w:val="24"/>
        </w:rPr>
        <w:t xml:space="preserve"> программу «Комплексное благоустройство города Батайска на 2011-2013</w:t>
      </w:r>
      <w:r>
        <w:rPr>
          <w:sz w:val="24"/>
        </w:rPr>
        <w:t xml:space="preserve"> г</w:t>
      </w:r>
      <w:r w:rsidR="00792AE2">
        <w:rPr>
          <w:sz w:val="24"/>
        </w:rPr>
        <w:t>оды</w:t>
      </w:r>
      <w:r w:rsidR="00BC5A41">
        <w:rPr>
          <w:sz w:val="24"/>
        </w:rPr>
        <w:t>»</w:t>
      </w:r>
      <w:r w:rsidR="00761BCD">
        <w:rPr>
          <w:sz w:val="24"/>
        </w:rPr>
        <w:t xml:space="preserve"> (прилагается)</w:t>
      </w:r>
      <w:r w:rsidR="00BC5A41">
        <w:rPr>
          <w:sz w:val="24"/>
        </w:rPr>
        <w:t>.</w:t>
      </w:r>
    </w:p>
    <w:p w:rsidR="004C2EF2" w:rsidRDefault="004C2EF2" w:rsidP="00761BCD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jc w:val="both"/>
        <w:rPr>
          <w:sz w:val="24"/>
        </w:rPr>
      </w:pPr>
      <w:r>
        <w:rPr>
          <w:sz w:val="24"/>
        </w:rPr>
        <w:t>Контроль за выполнением постановления возложить на заместителя Главы  Администрации</w:t>
      </w:r>
      <w:r w:rsidR="00792AE2">
        <w:rPr>
          <w:sz w:val="24"/>
        </w:rPr>
        <w:t xml:space="preserve"> города Батайска</w:t>
      </w:r>
      <w:r>
        <w:rPr>
          <w:sz w:val="24"/>
        </w:rPr>
        <w:t xml:space="preserve"> по ЖКХ города Батайска Чернобаева М.А.</w:t>
      </w:r>
    </w:p>
    <w:p w:rsidR="00DA3C95" w:rsidRDefault="00DA3C95">
      <w:pPr>
        <w:pStyle w:val="1"/>
        <w:tabs>
          <w:tab w:val="left" w:pos="2410"/>
        </w:tabs>
        <w:spacing w:before="0" w:line="240" w:lineRule="auto"/>
      </w:pPr>
    </w:p>
    <w:p w:rsidR="004C2EF2" w:rsidRDefault="004C2EF2">
      <w:pPr>
        <w:pStyle w:val="1"/>
        <w:tabs>
          <w:tab w:val="left" w:pos="2410"/>
        </w:tabs>
        <w:spacing w:before="0" w:line="240" w:lineRule="auto"/>
      </w:pPr>
    </w:p>
    <w:p w:rsidR="004C2EF2" w:rsidRDefault="004C2EF2">
      <w:pPr>
        <w:pStyle w:val="1"/>
        <w:tabs>
          <w:tab w:val="left" w:pos="2410"/>
        </w:tabs>
        <w:spacing w:before="0" w:line="240" w:lineRule="auto"/>
      </w:pPr>
    </w:p>
    <w:p w:rsidR="004C2EF2" w:rsidRDefault="004C2EF2">
      <w:pPr>
        <w:pStyle w:val="1"/>
        <w:tabs>
          <w:tab w:val="left" w:pos="2410"/>
        </w:tabs>
        <w:spacing w:before="0" w:line="240" w:lineRule="auto"/>
      </w:pPr>
    </w:p>
    <w:p w:rsidR="004C2EF2" w:rsidRDefault="004C2EF2">
      <w:pPr>
        <w:pStyle w:val="1"/>
        <w:tabs>
          <w:tab w:val="left" w:pos="2410"/>
        </w:tabs>
        <w:spacing w:before="0" w:line="240" w:lineRule="auto"/>
      </w:pPr>
    </w:p>
    <w:p w:rsidR="00761BCD" w:rsidRPr="00761BCD" w:rsidRDefault="00761BCD" w:rsidP="00761BCD"/>
    <w:p w:rsidR="00B175D8" w:rsidRDefault="00B175D8">
      <w:pPr>
        <w:pStyle w:val="1"/>
        <w:tabs>
          <w:tab w:val="left" w:pos="2410"/>
        </w:tabs>
        <w:spacing w:before="0" w:line="240" w:lineRule="auto"/>
      </w:pPr>
    </w:p>
    <w:p w:rsidR="00852DA1" w:rsidRDefault="00425490">
      <w:pPr>
        <w:pStyle w:val="1"/>
        <w:tabs>
          <w:tab w:val="left" w:pos="2410"/>
        </w:tabs>
        <w:spacing w:before="0" w:line="240" w:lineRule="auto"/>
      </w:pPr>
      <w:r>
        <w:t xml:space="preserve"> Мэр города Батайска                                                                                   В.В. Путилин</w:t>
      </w:r>
    </w:p>
    <w:p w:rsidR="004C2EF2" w:rsidRDefault="00425490" w:rsidP="004C2EF2">
      <w:r>
        <w:t xml:space="preserve"> </w:t>
      </w:r>
    </w:p>
    <w:p w:rsidR="004C2EF2" w:rsidRDefault="00792AE2" w:rsidP="004C2EF2">
      <w:r>
        <w:t xml:space="preserve"> </w:t>
      </w:r>
    </w:p>
    <w:p w:rsidR="004C2EF2" w:rsidRDefault="00792AE2" w:rsidP="004C2EF2">
      <w:r>
        <w:t xml:space="preserve"> </w:t>
      </w:r>
    </w:p>
    <w:p w:rsidR="004C2EF2" w:rsidRDefault="004C2EF2" w:rsidP="004C2EF2"/>
    <w:p w:rsidR="004C2EF2" w:rsidRDefault="004C2EF2" w:rsidP="004C2EF2"/>
    <w:p w:rsidR="004C2EF2" w:rsidRDefault="004C2EF2" w:rsidP="004C2EF2"/>
    <w:p w:rsidR="004C2EF2" w:rsidRDefault="004C2EF2" w:rsidP="004C2EF2"/>
    <w:p w:rsidR="004C2EF2" w:rsidRDefault="004C2EF2" w:rsidP="004C2EF2"/>
    <w:p w:rsidR="004C2EF2" w:rsidRDefault="004C2EF2" w:rsidP="004C2EF2"/>
    <w:p w:rsidR="004C2EF2" w:rsidRDefault="004C2EF2" w:rsidP="004C2EF2"/>
    <w:p w:rsidR="004C2EF2" w:rsidRDefault="004C2EF2" w:rsidP="004C2EF2"/>
    <w:p w:rsidR="004A2A41" w:rsidRDefault="004A2A41" w:rsidP="004C2EF2"/>
    <w:p w:rsidR="00761BCD" w:rsidRDefault="00761BCD" w:rsidP="004C2EF2">
      <w:pPr>
        <w:rPr>
          <w:sz w:val="24"/>
          <w:szCs w:val="24"/>
        </w:rPr>
      </w:pPr>
    </w:p>
    <w:sectPr w:rsidR="00761BCD" w:rsidSect="001E6A40">
      <w:pgSz w:w="11907" w:h="16840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D81" w:rsidRDefault="004E6D81">
      <w:r>
        <w:separator/>
      </w:r>
    </w:p>
  </w:endnote>
  <w:endnote w:type="continuationSeparator" w:id="1">
    <w:p w:rsidR="004E6D81" w:rsidRDefault="004E6D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D81" w:rsidRDefault="004E6D81">
      <w:r>
        <w:separator/>
      </w:r>
    </w:p>
  </w:footnote>
  <w:footnote w:type="continuationSeparator" w:id="1">
    <w:p w:rsidR="004E6D81" w:rsidRDefault="004E6D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E2DBF"/>
    <w:multiLevelType w:val="singleLevel"/>
    <w:tmpl w:val="6B54DF1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DF024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758A0D65"/>
    <w:multiLevelType w:val="multilevel"/>
    <w:tmpl w:val="4DE4B3BA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2A41"/>
    <w:rsid w:val="00037198"/>
    <w:rsid w:val="00181F2D"/>
    <w:rsid w:val="001E6A40"/>
    <w:rsid w:val="00210536"/>
    <w:rsid w:val="002257D1"/>
    <w:rsid w:val="0026674D"/>
    <w:rsid w:val="002C57ED"/>
    <w:rsid w:val="00425490"/>
    <w:rsid w:val="004A2A41"/>
    <w:rsid w:val="004C2EF2"/>
    <w:rsid w:val="004E6D81"/>
    <w:rsid w:val="00741366"/>
    <w:rsid w:val="00761BCD"/>
    <w:rsid w:val="007723FD"/>
    <w:rsid w:val="00792AE2"/>
    <w:rsid w:val="00825D50"/>
    <w:rsid w:val="00852DA1"/>
    <w:rsid w:val="00937F19"/>
    <w:rsid w:val="00972780"/>
    <w:rsid w:val="009C4529"/>
    <w:rsid w:val="00B175D8"/>
    <w:rsid w:val="00B53BFE"/>
    <w:rsid w:val="00BB3651"/>
    <w:rsid w:val="00BC5A41"/>
    <w:rsid w:val="00BF667B"/>
    <w:rsid w:val="00DA2845"/>
    <w:rsid w:val="00DA3C95"/>
    <w:rsid w:val="00DB11C9"/>
    <w:rsid w:val="00E4145D"/>
    <w:rsid w:val="00E86EA7"/>
    <w:rsid w:val="00EB58F1"/>
    <w:rsid w:val="00EE4E9C"/>
    <w:rsid w:val="00FB0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A40"/>
    <w:rPr>
      <w:rFonts w:ascii="Times New Roman" w:hAnsi="Times New Roman"/>
    </w:rPr>
  </w:style>
  <w:style w:type="paragraph" w:styleId="1">
    <w:name w:val="heading 1"/>
    <w:basedOn w:val="a"/>
    <w:next w:val="a"/>
    <w:qFormat/>
    <w:rsid w:val="001E6A40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1E6A40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1E6A40"/>
    <w:pPr>
      <w:tabs>
        <w:tab w:val="center" w:pos="4153"/>
        <w:tab w:val="right" w:pos="8306"/>
      </w:tabs>
    </w:pPr>
  </w:style>
  <w:style w:type="paragraph" w:styleId="a5">
    <w:name w:val="Body Text"/>
    <w:basedOn w:val="a"/>
    <w:semiHidden/>
    <w:rsid w:val="001E6A40"/>
    <w:pPr>
      <w:spacing w:before="720" w:after="720"/>
      <w:ind w:right="6236"/>
      <w:jc w:val="both"/>
    </w:pPr>
    <w:rPr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852DA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2D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2;&#1059;%20&#1059;&#1046;&#1050;&#1061;\&#1056;&#1072;&#1073;&#1086;&#1095;&#1080;&#1081;%20&#1089;&#1090;&#1086;&#1083;\&#1041;&#1051;&#1040;&#1053;&#1050;&#1048;\&#1055;&#1086;&#1089;&#1090;&#1072;&#1085;&#1086;&#1074;&#1083;&#1077;&#1085;&#1080;&#1077;%20&#1072;&#1076;&#1084;&#1080;&#1085;&#1080;&#1089;&#1090;&#1088;&#1072;&#1094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35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-глава Администрации</vt:lpstr>
    </vt:vector>
  </TitlesOfParts>
  <Company>Elcom Ltd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-глава Администрации</dc:title>
  <dc:subject/>
  <dc:creator>люда</dc:creator>
  <cp:keywords>бланк</cp:keywords>
  <dc:description/>
  <cp:lastModifiedBy>TNT</cp:lastModifiedBy>
  <cp:revision>8</cp:revision>
  <cp:lastPrinted>2010-11-17T14:05:00Z</cp:lastPrinted>
  <dcterms:created xsi:type="dcterms:W3CDTF">2010-11-09T06:01:00Z</dcterms:created>
  <dcterms:modified xsi:type="dcterms:W3CDTF">2012-07-23T10:45:00Z</dcterms:modified>
</cp:coreProperties>
</file>